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FA6" w:rsidRDefault="00D1533A">
      <w:pPr>
        <w:jc w:val="center"/>
        <w:rPr>
          <w:b/>
          <w:color w:val="FF0000"/>
          <w:sz w:val="40"/>
          <w:szCs w:val="40"/>
          <w:lang w:val="fr-FR"/>
        </w:rPr>
      </w:pPr>
      <w:r>
        <w:rPr>
          <w:b/>
          <w:color w:val="FF0000"/>
          <w:sz w:val="40"/>
          <w:szCs w:val="40"/>
          <w:lang w:val="fr-FR"/>
        </w:rPr>
        <w:t>Journal de conception</w:t>
      </w:r>
    </w:p>
    <w:p w:rsidR="00154FA6" w:rsidRDefault="00154FA6">
      <w:pPr>
        <w:jc w:val="center"/>
        <w:rPr>
          <w:b/>
          <w:sz w:val="20"/>
          <w:szCs w:val="20"/>
          <w:lang w:val="fr-FR"/>
        </w:rPr>
      </w:pPr>
    </w:p>
    <w:p w:rsidR="00BC2C21" w:rsidRPr="00BC2C21" w:rsidRDefault="00D1533A" w:rsidP="00BC2C21">
      <w:pPr>
        <w:spacing w:line="36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Nom de fichier</w:t>
      </w:r>
      <w:r w:rsidR="00BC2C21" w:rsidRPr="00BC2C21">
        <w:rPr>
          <w:b/>
          <w:sz w:val="28"/>
          <w:szCs w:val="28"/>
          <w:lang w:val="fr-FR"/>
        </w:rPr>
        <w:t>:</w:t>
      </w:r>
      <w:r w:rsidR="00BC2C21" w:rsidRPr="00BC2C21">
        <w:rPr>
          <w:b/>
          <w:sz w:val="28"/>
          <w:szCs w:val="28"/>
          <w:lang w:val="fr-FR"/>
        </w:rPr>
        <w:tab/>
      </w:r>
      <w:fldSimple w:instr=" DOCPROPERTY  &quot;File Name&quot;  \* MERGEFORMAT ">
        <w:r w:rsidR="00BC2C21" w:rsidRPr="00BC2C21">
          <w:rPr>
            <w:b/>
            <w:sz w:val="28"/>
            <w:szCs w:val="28"/>
            <w:lang w:val="fr-FR"/>
          </w:rPr>
          <w:t xml:space="preserve"> </w:t>
        </w:r>
      </w:fldSimple>
    </w:p>
    <w:p w:rsidR="00154FA6" w:rsidRDefault="00D1533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Description:</w:t>
      </w:r>
      <w:r>
        <w:rPr>
          <w:b/>
          <w:sz w:val="28"/>
          <w:szCs w:val="28"/>
        </w:rPr>
        <w:tab/>
      </w:r>
      <w:fldSimple w:instr=" DOCPROPERTY  Description  \* MERGEFORMAT ">
        <w:r>
          <w:rPr>
            <w:b/>
            <w:sz w:val="28"/>
            <w:szCs w:val="28"/>
          </w:rPr>
          <w:t xml:space="preserve"> </w:t>
        </w:r>
      </w:fldSimple>
    </w:p>
    <w:p w:rsidR="00154FA6" w:rsidRDefault="00D1533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Matériau: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fldSimple w:instr=" DOCPROPERTY  Material  \* MERGEFORMAT ">
        <w:r>
          <w:rPr>
            <w:b/>
            <w:sz w:val="28"/>
            <w:szCs w:val="28"/>
          </w:rPr>
          <w:t xml:space="preserve"> </w:t>
        </w:r>
      </w:fldSimple>
    </w:p>
    <w:p w:rsidR="00154FA6" w:rsidRDefault="00154FA6">
      <w:pPr>
        <w:spacing w:line="360" w:lineRule="auto"/>
        <w:rPr>
          <w:color w:val="808080"/>
          <w:sz w:val="28"/>
          <w:szCs w:val="28"/>
        </w:rPr>
      </w:pPr>
    </w:p>
    <w:p w:rsidR="00D1533A" w:rsidRDefault="00D1533A"/>
    <w:sectPr w:rsidR="00D1533A" w:rsidSect="00154FA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9A7" w:rsidRDefault="000829A7" w:rsidP="00E8022A">
      <w:r>
        <w:separator/>
      </w:r>
    </w:p>
  </w:endnote>
  <w:endnote w:type="continuationSeparator" w:id="0">
    <w:p w:rsidR="000829A7" w:rsidRDefault="000829A7" w:rsidP="00E80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9A7" w:rsidRDefault="000829A7" w:rsidP="00E8022A">
      <w:r>
        <w:separator/>
      </w:r>
    </w:p>
  </w:footnote>
  <w:footnote w:type="continuationSeparator" w:id="0">
    <w:p w:rsidR="000829A7" w:rsidRDefault="000829A7" w:rsidP="00E802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Author" w:val=" "/>
    <w:docVar w:name="Description" w:val=" "/>
    <w:docVar w:name="title" w:val="Part1"/>
  </w:docVars>
  <w:rsids>
    <w:rsidRoot w:val="00AA26BE"/>
    <w:rsid w:val="000829A7"/>
    <w:rsid w:val="00154FA6"/>
    <w:rsid w:val="00AA26BE"/>
    <w:rsid w:val="00BC2C21"/>
    <w:rsid w:val="00D15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FA6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154FA6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semiHidden/>
    <w:rsid w:val="00154FA6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Journal</vt:lpstr>
    </vt:vector>
  </TitlesOfParts>
  <Company>Dassault Systemes SolidWorks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Virginie Faas</dc:creator>
  <cp:lastModifiedBy>Virginie Faas</cp:lastModifiedBy>
  <cp:revision>3</cp:revision>
  <cp:lastPrinted>2011-04-12T15:19:00Z</cp:lastPrinted>
  <dcterms:created xsi:type="dcterms:W3CDTF">2011-04-12T15:19:00Z</dcterms:created>
  <dcterms:modified xsi:type="dcterms:W3CDTF">2011-04-12T15:22:00Z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